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0800"/>
      </w:tblGrid>
      <w:tr w:rsidR="005F2928" w:rsidTr="00463E99">
        <w:trPr>
          <w:trHeight w:val="765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5F2928" w:rsidRDefault="00734D1F" w:rsidP="0041298F">
            <w:pPr>
              <w:pStyle w:val="Pictur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5E76" w:rsidRPr="0041298F" w:rsidRDefault="00C12E21" w:rsidP="002C5E76">
      <w:pPr>
        <w:pStyle w:val="APBHeading"/>
      </w:pPr>
      <w:r>
        <w:t xml:space="preserve">FFA </w:t>
      </w:r>
      <w:r w:rsidR="002C5E76">
        <w:t>Activity</w:t>
      </w:r>
      <w:r w:rsidR="002C5E76" w:rsidRPr="0041298F">
        <w:t xml:space="preserve"> </w:t>
      </w:r>
      <w:r>
        <w:t>Log</w:t>
      </w:r>
    </w:p>
    <w:p w:rsidR="002C5E76" w:rsidRDefault="002C5E76" w:rsidP="002C5E76"/>
    <w:p w:rsidR="002C5E76" w:rsidRDefault="00C12E21" w:rsidP="00C12E21">
      <w:pPr>
        <w:pStyle w:val="ActivitySection"/>
      </w:pPr>
      <w:r>
        <w:t>FFA Leadership Activities</w:t>
      </w:r>
    </w:p>
    <w:tbl>
      <w:tblPr>
        <w:tblW w:w="10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1440"/>
        <w:gridCol w:w="1440"/>
        <w:gridCol w:w="1440"/>
        <w:gridCol w:w="1440"/>
        <w:gridCol w:w="1350"/>
      </w:tblGrid>
      <w:tr w:rsidR="00C12E21" w:rsidTr="00463E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1" w:rsidRDefault="00C12E21">
            <w:pPr>
              <w:pStyle w:val="RubricHeadings"/>
              <w:rPr>
                <w:sz w:val="24"/>
              </w:rPr>
            </w:pPr>
            <w:r>
              <w:t>Activity</w:t>
            </w:r>
          </w:p>
        </w:tc>
        <w:tc>
          <w:tcPr>
            <w:tcW w:w="7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1" w:rsidRDefault="00C12E21">
            <w:pPr>
              <w:pStyle w:val="RubricHeadings"/>
            </w:pPr>
            <w:r>
              <w:t>Indicate year completed under the appropriate level</w:t>
            </w:r>
          </w:p>
        </w:tc>
      </w:tr>
      <w:tr w:rsidR="00C12E21" w:rsidTr="00463E99">
        <w:trPr>
          <w:trHeight w:val="53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E21" w:rsidRDefault="00C12E21">
            <w:pPr>
              <w:pStyle w:val="RubricEntries10ptCentered"/>
            </w:pPr>
            <w:r>
              <w:t>FFA offices held and related FFA activities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E21" w:rsidRDefault="00C12E21">
            <w:pPr>
              <w:pStyle w:val="RubricEntries10ptCentered"/>
            </w:pPr>
            <w:r>
              <w:t>Chapter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E21" w:rsidRDefault="00C12E21">
            <w:pPr>
              <w:pStyle w:val="RubricEntries10ptCentered"/>
            </w:pPr>
            <w:r>
              <w:t>Area, District, or Regional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E21" w:rsidRDefault="00C12E21">
            <w:pPr>
              <w:pStyle w:val="RubricEntries10ptCentered"/>
            </w:pPr>
            <w:r>
              <w:t>State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E21" w:rsidRDefault="00C12E21">
            <w:pPr>
              <w:pStyle w:val="RubricEntries10ptCentered"/>
            </w:pPr>
            <w:r>
              <w:t>National Finals/Multi-State Event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E21" w:rsidRDefault="00C12E21">
            <w:pPr>
              <w:pStyle w:val="RubricEntries10ptCentered"/>
            </w:pPr>
            <w:r>
              <w:t>National</w:t>
            </w:r>
          </w:p>
        </w:tc>
      </w:tr>
      <w:tr w:rsidR="00C12E21" w:rsidTr="00463E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  <w:tr w:rsidR="00C12E21" w:rsidTr="00463E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  <w:tr w:rsidR="00C12E21" w:rsidTr="00463E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  <w:tr w:rsidR="00C12E21" w:rsidTr="00463E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  <w:tr w:rsidR="00C12E21" w:rsidTr="00463E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</w:tbl>
    <w:p w:rsidR="00C12E21" w:rsidRDefault="00C12E21" w:rsidP="00C12E21"/>
    <w:p w:rsidR="002C5E76" w:rsidRDefault="00C12E21" w:rsidP="00C12E21">
      <w:pPr>
        <w:pStyle w:val="ActivitySection"/>
      </w:pPr>
      <w:r>
        <w:t>Non-</w:t>
      </w:r>
      <w:r w:rsidRPr="00C12E21">
        <w:t>Leadership</w:t>
      </w:r>
      <w:r>
        <w:t xml:space="preserve"> FFA Activities</w:t>
      </w:r>
    </w:p>
    <w:tbl>
      <w:tblPr>
        <w:tblW w:w="10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1440"/>
        <w:gridCol w:w="1440"/>
        <w:gridCol w:w="1440"/>
        <w:gridCol w:w="1440"/>
        <w:gridCol w:w="1350"/>
      </w:tblGrid>
      <w:tr w:rsidR="00C12E21" w:rsidTr="00463E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1" w:rsidRDefault="00C12E21">
            <w:pPr>
              <w:pStyle w:val="RubricHeadings"/>
              <w:rPr>
                <w:sz w:val="24"/>
              </w:rPr>
            </w:pPr>
            <w:r>
              <w:t>Activity</w:t>
            </w:r>
          </w:p>
        </w:tc>
        <w:tc>
          <w:tcPr>
            <w:tcW w:w="7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1" w:rsidRDefault="00C12E21">
            <w:pPr>
              <w:pStyle w:val="RubricHeadings"/>
            </w:pPr>
            <w:r>
              <w:t>Indicate year completed under the appropriate level</w:t>
            </w:r>
          </w:p>
        </w:tc>
      </w:tr>
      <w:tr w:rsidR="00C12E21" w:rsidTr="00463E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E21" w:rsidRDefault="00C12E21">
            <w:pPr>
              <w:pStyle w:val="RubricEntries10ptCentered"/>
            </w:pPr>
            <w:r>
              <w:t>Includes Career Development Events and Service Activities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E21" w:rsidRDefault="00C12E21">
            <w:pPr>
              <w:pStyle w:val="RubricEntries10ptCentered"/>
            </w:pPr>
            <w:r>
              <w:t>Chapter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E21" w:rsidRDefault="00C12E21">
            <w:pPr>
              <w:pStyle w:val="RubricEntries10ptCentered"/>
            </w:pPr>
            <w:r>
              <w:t>Area, District, or Regional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E21" w:rsidRDefault="00C12E21">
            <w:pPr>
              <w:pStyle w:val="RubricEntries10ptCentered"/>
            </w:pPr>
            <w:r>
              <w:t>State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E21" w:rsidRDefault="00C12E21">
            <w:pPr>
              <w:pStyle w:val="RubricEntries10ptCentered"/>
            </w:pPr>
            <w:r>
              <w:t>National Finals/Multi-State Event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E21" w:rsidRDefault="00C12E21">
            <w:pPr>
              <w:pStyle w:val="RubricEntries10ptCentered"/>
            </w:pPr>
            <w:r>
              <w:t>National</w:t>
            </w:r>
          </w:p>
        </w:tc>
      </w:tr>
      <w:tr w:rsidR="00C12E21" w:rsidTr="00463E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  <w:tr w:rsidR="00C12E21" w:rsidTr="00463E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  <w:tr w:rsidR="00C12E21" w:rsidTr="00463E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  <w:tr w:rsidR="00C12E21" w:rsidTr="00463E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  <w:tr w:rsidR="00C12E21" w:rsidTr="00463E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</w:tbl>
    <w:p w:rsidR="00C12E21" w:rsidRPr="00C12E21" w:rsidRDefault="00C12E21" w:rsidP="00C12E21"/>
    <w:p w:rsidR="00BC7E08" w:rsidRDefault="00C12E21" w:rsidP="00C12E21">
      <w:pPr>
        <w:pStyle w:val="ActivitySection"/>
      </w:pPr>
      <w:r w:rsidRPr="00C12E21">
        <w:t>School and Community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3"/>
        <w:gridCol w:w="1687"/>
      </w:tblGrid>
      <w:tr w:rsidR="00C12E21" w:rsidTr="00734D1F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1" w:rsidRDefault="00C12E21">
            <w:pPr>
              <w:pStyle w:val="RubricHeadings"/>
              <w:rPr>
                <w:sz w:val="24"/>
              </w:rPr>
            </w:pPr>
            <w:r>
              <w:t>Activity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1" w:rsidRDefault="00C12E21">
            <w:pPr>
              <w:pStyle w:val="RubricHeadings"/>
            </w:pPr>
            <w:r>
              <w:t>Year</w:t>
            </w:r>
          </w:p>
        </w:tc>
      </w:tr>
      <w:tr w:rsidR="00C12E21" w:rsidTr="00734D1F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  <w:tr w:rsidR="00C12E21" w:rsidTr="00734D1F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  <w:tr w:rsidR="00C12E21" w:rsidTr="00734D1F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  <w:tr w:rsidR="00C12E21" w:rsidTr="00734D1F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  <w:tr w:rsidR="00C12E21" w:rsidTr="00734D1F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</w:tbl>
    <w:p w:rsidR="00852F0A" w:rsidRPr="00D46F06" w:rsidRDefault="00852F0A" w:rsidP="002C5E76"/>
    <w:p w:rsidR="00210996" w:rsidRDefault="00C12E21" w:rsidP="00C12E21">
      <w:pPr>
        <w:pStyle w:val="ActivitySection"/>
      </w:pPr>
      <w:r w:rsidRPr="00C12E21">
        <w:t>Awards and Recognitions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4"/>
        <w:gridCol w:w="1686"/>
      </w:tblGrid>
      <w:tr w:rsidR="00C12E21" w:rsidTr="00734D1F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1" w:rsidRDefault="00C12E21">
            <w:pPr>
              <w:pStyle w:val="RubricHeadings"/>
              <w:rPr>
                <w:sz w:val="24"/>
              </w:rPr>
            </w:pPr>
            <w:r>
              <w:t>Award and Recognition Title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21" w:rsidRDefault="00C12E21">
            <w:pPr>
              <w:pStyle w:val="RubricHeadings"/>
            </w:pPr>
            <w:r>
              <w:t>Year</w:t>
            </w:r>
          </w:p>
        </w:tc>
      </w:tr>
      <w:tr w:rsidR="00C12E21" w:rsidTr="00734D1F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  <w:tr w:rsidR="00C12E21" w:rsidTr="00734D1F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  <w:tr w:rsidR="00C12E21" w:rsidTr="00734D1F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  <w:tr w:rsidR="00C12E21" w:rsidTr="00734D1F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  <w:tr w:rsidR="00C12E21" w:rsidTr="00734D1F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21" w:rsidRDefault="00C12E21">
            <w:pPr>
              <w:rPr>
                <w:sz w:val="30"/>
                <w:szCs w:val="30"/>
              </w:rPr>
            </w:pPr>
          </w:p>
        </w:tc>
      </w:tr>
    </w:tbl>
    <w:p w:rsidR="00C12E21" w:rsidRPr="002C5E76" w:rsidRDefault="00C12E21" w:rsidP="00C12E21"/>
    <w:sectPr w:rsidR="00C12E21" w:rsidRPr="002C5E76" w:rsidSect="007C60E2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457" w:rsidRDefault="00D14457">
      <w:r>
        <w:separator/>
      </w:r>
    </w:p>
  </w:endnote>
  <w:endnote w:type="continuationSeparator" w:id="0">
    <w:p w:rsidR="00D14457" w:rsidRDefault="00D1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877"/>
      <w:gridCol w:w="5923"/>
    </w:tblGrid>
    <w:tr w:rsidR="00852F0A" w:rsidRPr="007F0280" w:rsidTr="00FF558B">
      <w:tc>
        <w:tcPr>
          <w:tcW w:w="4968" w:type="dxa"/>
          <w:shd w:val="clear" w:color="auto" w:fill="F2F2F2"/>
        </w:tcPr>
        <w:p w:rsidR="00852F0A" w:rsidRPr="00E03370" w:rsidRDefault="00852F0A" w:rsidP="00BC7E0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C7E08">
            <w:t>6</w:t>
          </w:r>
        </w:p>
      </w:tc>
      <w:tc>
        <w:tcPr>
          <w:tcW w:w="6048" w:type="dxa"/>
          <w:shd w:val="clear" w:color="auto" w:fill="F2F2F2"/>
        </w:tcPr>
        <w:p w:rsidR="00852F0A" w:rsidRDefault="00852F0A" w:rsidP="00852F0A">
          <w:pPr>
            <w:pStyle w:val="Footer"/>
          </w:pPr>
          <w:r>
            <w:t>APB</w:t>
          </w:r>
          <w:r w:rsidRPr="003B0686">
            <w:t xml:space="preserve"> – Activity </w:t>
          </w:r>
          <w:r>
            <w:t>X.X.X Name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463E99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22698" w:rsidRPr="00852F0A" w:rsidRDefault="00722698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722698" w:rsidRPr="007F0280" w:rsidTr="00463E99">
      <w:tc>
        <w:tcPr>
          <w:tcW w:w="4950" w:type="dxa"/>
          <w:shd w:val="clear" w:color="auto" w:fill="F2F2F2"/>
        </w:tcPr>
        <w:p w:rsidR="00722698" w:rsidRPr="00E03370" w:rsidRDefault="00722698" w:rsidP="0072269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F9067B">
            <w:t xml:space="preserve"> 2016</w:t>
          </w:r>
        </w:p>
      </w:tc>
      <w:tc>
        <w:tcPr>
          <w:tcW w:w="5850" w:type="dxa"/>
          <w:shd w:val="clear" w:color="auto" w:fill="F2F2F2"/>
        </w:tcPr>
        <w:p w:rsidR="00722698" w:rsidRDefault="00722698" w:rsidP="00722698">
          <w:pPr>
            <w:pStyle w:val="Footer"/>
          </w:pPr>
          <w:r>
            <w:t>APB</w:t>
          </w:r>
          <w:r w:rsidR="00B74C15">
            <w:t xml:space="preserve"> – FFA Activity Log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4C090B">
            <w:rPr>
              <w:rStyle w:val="PageNumber"/>
              <w:rFonts w:cs="Arial"/>
              <w:noProof/>
              <w:szCs w:val="20"/>
            </w:rPr>
            <w:t>1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22698" w:rsidRPr="00722698" w:rsidRDefault="0072269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457" w:rsidRDefault="00D14457">
      <w:r>
        <w:separator/>
      </w:r>
    </w:p>
  </w:footnote>
  <w:footnote w:type="continuationSeparator" w:id="0">
    <w:p w:rsidR="00D14457" w:rsidRDefault="00D1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E2" w:rsidRDefault="007C60E2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E2" w:rsidRDefault="00F9067B" w:rsidP="002B0DD0">
    <w:pPr>
      <w:pStyle w:val="Footer"/>
      <w:jc w:val="left"/>
    </w:pPr>
    <w:r>
      <w:t>Name: 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E21"/>
    <w:rsid w:val="00004D44"/>
    <w:rsid w:val="00023EF4"/>
    <w:rsid w:val="0006381D"/>
    <w:rsid w:val="000643C4"/>
    <w:rsid w:val="00095B65"/>
    <w:rsid w:val="000C04E3"/>
    <w:rsid w:val="000E30CE"/>
    <w:rsid w:val="00120DA8"/>
    <w:rsid w:val="00125FE3"/>
    <w:rsid w:val="00140531"/>
    <w:rsid w:val="001522F9"/>
    <w:rsid w:val="00153705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C46"/>
    <w:rsid w:val="00276DA5"/>
    <w:rsid w:val="00281526"/>
    <w:rsid w:val="00292340"/>
    <w:rsid w:val="002B0DD0"/>
    <w:rsid w:val="002C5E76"/>
    <w:rsid w:val="002E440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402FC6"/>
    <w:rsid w:val="00403D91"/>
    <w:rsid w:val="0041298F"/>
    <w:rsid w:val="0041647F"/>
    <w:rsid w:val="0042007E"/>
    <w:rsid w:val="004434D0"/>
    <w:rsid w:val="00463E99"/>
    <w:rsid w:val="004816E1"/>
    <w:rsid w:val="0048295B"/>
    <w:rsid w:val="004A44E1"/>
    <w:rsid w:val="004B1465"/>
    <w:rsid w:val="004B1A28"/>
    <w:rsid w:val="004C090B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B2542"/>
    <w:rsid w:val="005E14F5"/>
    <w:rsid w:val="005E2E78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22698"/>
    <w:rsid w:val="007338A2"/>
    <w:rsid w:val="00734D1F"/>
    <w:rsid w:val="00763431"/>
    <w:rsid w:val="0076778F"/>
    <w:rsid w:val="0077472E"/>
    <w:rsid w:val="007925F0"/>
    <w:rsid w:val="00793303"/>
    <w:rsid w:val="007A36E5"/>
    <w:rsid w:val="007A566D"/>
    <w:rsid w:val="007C2998"/>
    <w:rsid w:val="007C60E2"/>
    <w:rsid w:val="007E6D00"/>
    <w:rsid w:val="007F0280"/>
    <w:rsid w:val="008321FB"/>
    <w:rsid w:val="00842458"/>
    <w:rsid w:val="00852F0A"/>
    <w:rsid w:val="008575ED"/>
    <w:rsid w:val="00864182"/>
    <w:rsid w:val="00875A5A"/>
    <w:rsid w:val="008955CE"/>
    <w:rsid w:val="008A3B43"/>
    <w:rsid w:val="008D1630"/>
    <w:rsid w:val="008F2C53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74C15"/>
    <w:rsid w:val="00B836E8"/>
    <w:rsid w:val="00B94588"/>
    <w:rsid w:val="00BB056A"/>
    <w:rsid w:val="00BC7E08"/>
    <w:rsid w:val="00BD7B24"/>
    <w:rsid w:val="00BE2F3A"/>
    <w:rsid w:val="00BF2C89"/>
    <w:rsid w:val="00C03055"/>
    <w:rsid w:val="00C12E21"/>
    <w:rsid w:val="00C33247"/>
    <w:rsid w:val="00C412F9"/>
    <w:rsid w:val="00C53150"/>
    <w:rsid w:val="00C615E1"/>
    <w:rsid w:val="00CA427F"/>
    <w:rsid w:val="00CC21A3"/>
    <w:rsid w:val="00CE1E13"/>
    <w:rsid w:val="00CE1E34"/>
    <w:rsid w:val="00CF6E1D"/>
    <w:rsid w:val="00D14457"/>
    <w:rsid w:val="00D26462"/>
    <w:rsid w:val="00D27120"/>
    <w:rsid w:val="00D449A4"/>
    <w:rsid w:val="00D813DD"/>
    <w:rsid w:val="00D83D7D"/>
    <w:rsid w:val="00D9030F"/>
    <w:rsid w:val="00DC3376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9067B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70A964-AC2A-4737-83CD-15EB1E2A9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7C60E2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85672-22AD-419C-A9AB-2A6BE71F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APB_Activity_Template</Template>
  <TotalTime>3</TotalTime>
  <Pages>1</Pages>
  <Words>73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FFA Activity Log</dc:title>
  <dc:subject>APB - Unit 1 - Lesson 1.1 Foundations of Biotechnology</dc:subject>
  <dc:creator>Marlene Jansen</dc:creator>
  <cp:keywords/>
  <dc:description/>
  <cp:lastModifiedBy>Melanie Bloom</cp:lastModifiedBy>
  <cp:revision>4</cp:revision>
  <cp:lastPrinted>2014-03-03T20:17:00Z</cp:lastPrinted>
  <dcterms:created xsi:type="dcterms:W3CDTF">2016-01-06T19:09:00Z</dcterms:created>
  <dcterms:modified xsi:type="dcterms:W3CDTF">2016-03-01T01:18:00Z</dcterms:modified>
</cp:coreProperties>
</file>